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E2B3E" w14:textId="77777777" w:rsidR="00F11438" w:rsidRDefault="0074340C">
      <w:bookmarkStart w:id="0" w:name="_GoBack"/>
      <w:bookmarkEnd w:id="0"/>
      <w:r>
        <w:rPr>
          <w:noProof/>
        </w:rPr>
        <w:drawing>
          <wp:inline distT="0" distB="0" distL="0" distR="0" wp14:editId="12D99DD6">
            <wp:extent cx="5486400" cy="1419225"/>
            <wp:effectExtent l="76200" t="0" r="5715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468DBC18" w14:textId="77777777" w:rsidR="007C335C" w:rsidRDefault="007C335C">
      <w:r>
        <w:t>The text above is static and specific to this document.</w:t>
      </w:r>
    </w:p>
    <w:p w14:paraId="4675C500" w14:textId="77777777" w:rsidR="007C335C" w:rsidRDefault="007C335C">
      <w:r>
        <w:t>In the section below there are 2 labels and 2 content controls, the content controls will have ‘dynamic’ data added by the Load button.</w:t>
      </w:r>
    </w:p>
    <w:p w14:paraId="2F137A80" w14:textId="77777777" w:rsidR="007C335C" w:rsidRPr="007C335C" w:rsidRDefault="00D47B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</w:t>
      </w:r>
      <w:r w:rsidR="007C335C" w:rsidRPr="007C335C">
        <w:rPr>
          <w:rFonts w:ascii="Times New Roman" w:hAnsi="Times New Roman" w:cs="Times New Roman"/>
        </w:rPr>
        <w:t xml:space="preserve"> Name:</w:t>
      </w:r>
      <w:r w:rsidR="007C335C" w:rsidRPr="007C335C">
        <w:rPr>
          <w:rFonts w:ascii="Times New Roman" w:hAnsi="Times New Roman" w:cs="Times New Roman"/>
        </w:rPr>
        <w:tab/>
        <w:t xml:space="preserve"> </w:t>
      </w:r>
      <w:sdt>
        <w:sdtPr>
          <w:rPr>
            <w:rFonts w:ascii="Times New Roman" w:hAnsi="Times New Roman" w:cs="Times New Roman"/>
          </w:rPr>
          <w:alias w:val="PlainText1"/>
          <w:id w:val="266807850"/>
          <w:placeholder>
            <w:docPart w:val="A50B729377D048E5ABFDB518E3A3F387"/>
          </w:placeholder>
          <w:text/>
        </w:sdtPr>
        <w:sdtEndPr/>
        <w:sdtContent>
          <w:r w:rsidR="007C335C" w:rsidRPr="007C335C">
            <w:rPr>
              <w:rFonts w:ascii="Times New Roman" w:hAnsi="Times New Roman" w:cs="Times New Roman"/>
              <w:color w:val="FF0000"/>
              <w:sz w:val="28"/>
              <w:szCs w:val="28"/>
            </w:rPr>
            <w:t>C</w:t>
          </w:r>
          <w:r>
            <w:rPr>
              <w:rFonts w:ascii="Times New Roman" w:hAnsi="Times New Roman" w:cs="Times New Roman"/>
              <w:color w:val="FF0000"/>
              <w:sz w:val="28"/>
              <w:szCs w:val="28"/>
            </w:rPr>
            <w:t>ontent</w:t>
          </w:r>
          <w:r w:rsidR="007C335C" w:rsidRPr="007C335C">
            <w:rPr>
              <w:rFonts w:ascii="Times New Roman" w:hAnsi="Times New Roman" w:cs="Times New Roman"/>
              <w:color w:val="FF0000"/>
              <w:sz w:val="28"/>
              <w:szCs w:val="28"/>
            </w:rPr>
            <w:t xml:space="preserve"> Control PlainText1</w:t>
          </w:r>
        </w:sdtContent>
      </w:sdt>
    </w:p>
    <w:p w14:paraId="194F50C0" w14:textId="77777777" w:rsidR="007C335C" w:rsidRPr="007C335C" w:rsidRDefault="007C335C">
      <w:pPr>
        <w:rPr>
          <w:rFonts w:ascii="Times New Roman" w:hAnsi="Times New Roman" w:cs="Times New Roman"/>
        </w:rPr>
      </w:pPr>
      <w:r w:rsidRPr="007C335C">
        <w:rPr>
          <w:rFonts w:ascii="Times New Roman" w:hAnsi="Times New Roman" w:cs="Times New Roman"/>
        </w:rPr>
        <w:t>Application Name:</w:t>
      </w:r>
      <w:r w:rsidRPr="007C335C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  <w:color w:val="F79646" w:themeColor="accent6"/>
            <w:sz w:val="28"/>
            <w:szCs w:val="28"/>
          </w:rPr>
          <w:alias w:val="RichText1"/>
          <w:id w:val="266807870"/>
          <w:placeholder>
            <w:docPart w:val="DefaultPlaceholder_22675703"/>
          </w:placeholder>
        </w:sdtPr>
        <w:sdtEndPr/>
        <w:sdtContent>
          <w:r w:rsidRPr="007C335C">
            <w:rPr>
              <w:rFonts w:ascii="Times New Roman" w:hAnsi="Times New Roman" w:cs="Times New Roman"/>
              <w:color w:val="F79646" w:themeColor="accent6"/>
              <w:sz w:val="28"/>
              <w:szCs w:val="28"/>
            </w:rPr>
            <w:t>C</w:t>
          </w:r>
          <w:r w:rsidR="00D47BB6">
            <w:rPr>
              <w:rFonts w:ascii="Times New Roman" w:hAnsi="Times New Roman" w:cs="Times New Roman"/>
              <w:color w:val="F79646" w:themeColor="accent6"/>
              <w:sz w:val="28"/>
              <w:szCs w:val="28"/>
            </w:rPr>
            <w:t>ontent</w:t>
          </w:r>
          <w:r w:rsidRPr="007C335C">
            <w:rPr>
              <w:rFonts w:ascii="Times New Roman" w:hAnsi="Times New Roman" w:cs="Times New Roman"/>
              <w:color w:val="F79646" w:themeColor="accent6"/>
              <w:sz w:val="28"/>
              <w:szCs w:val="28"/>
            </w:rPr>
            <w:t xml:space="preserve"> </w:t>
          </w:r>
          <w:r w:rsidR="00D47BB6" w:rsidRPr="007C335C">
            <w:rPr>
              <w:rFonts w:ascii="Times New Roman" w:hAnsi="Times New Roman" w:cs="Times New Roman"/>
              <w:color w:val="F79646" w:themeColor="accent6"/>
              <w:sz w:val="28"/>
              <w:szCs w:val="28"/>
            </w:rPr>
            <w:t xml:space="preserve">Control </w:t>
          </w:r>
          <w:r w:rsidR="00D47BB6">
            <w:rPr>
              <w:rFonts w:ascii="Times New Roman" w:hAnsi="Times New Roman" w:cs="Times New Roman"/>
              <w:color w:val="F79646" w:themeColor="accent6"/>
              <w:sz w:val="28"/>
              <w:szCs w:val="28"/>
            </w:rPr>
            <w:t>RichText</w:t>
          </w:r>
          <w:r w:rsidRPr="007C335C">
            <w:rPr>
              <w:rFonts w:ascii="Times New Roman" w:hAnsi="Times New Roman" w:cs="Times New Roman"/>
              <w:color w:val="F79646" w:themeColor="accent6"/>
              <w:sz w:val="28"/>
              <w:szCs w:val="28"/>
            </w:rPr>
            <w:t>1</w:t>
          </w:r>
        </w:sdtContent>
      </w:sdt>
    </w:p>
    <w:sectPr w:rsidR="007C335C" w:rsidRPr="007C335C" w:rsidSect="00F114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142"/>
    <w:rsid w:val="00145142"/>
    <w:rsid w:val="0025515A"/>
    <w:rsid w:val="0074340C"/>
    <w:rsid w:val="007C335C"/>
    <w:rsid w:val="00B63160"/>
    <w:rsid w:val="00D47BB6"/>
    <w:rsid w:val="00EA6D6E"/>
    <w:rsid w:val="00F1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210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3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40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C335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3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40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C33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871EA7E-6D26-48E9-8BD0-DB09057877B7}" type="doc">
      <dgm:prSet loTypeId="urn:microsoft.com/office/officeart/2005/8/layout/equation1" loCatId="process" qsTypeId="urn:microsoft.com/office/officeart/2005/8/quickstyle/3d1" qsCatId="3D" csTypeId="urn:microsoft.com/office/officeart/2005/8/colors/colorful2" csCatId="colorful" phldr="1"/>
      <dgm:spPr/>
    </dgm:pt>
    <dgm:pt modelId="{8F746DFA-4CBF-48EB-8FE8-FB666D073C63}">
      <dgm:prSet phldrT="[Text]"/>
      <dgm:spPr/>
      <dgm:t>
        <a:bodyPr/>
        <a:lstStyle/>
        <a:p>
          <a:r>
            <a:rPr lang="en-US"/>
            <a:t>123</a:t>
          </a:r>
        </a:p>
      </dgm:t>
    </dgm:pt>
    <dgm:pt modelId="{4D1BFED6-67B7-4F9E-BC5D-3D04D38F9AE8}" type="parTrans" cxnId="{04EBEA57-3ED5-4137-8A5B-4705D7EBE1D8}">
      <dgm:prSet/>
      <dgm:spPr/>
      <dgm:t>
        <a:bodyPr/>
        <a:lstStyle/>
        <a:p>
          <a:endParaRPr lang="en-US"/>
        </a:p>
      </dgm:t>
    </dgm:pt>
    <dgm:pt modelId="{65200521-9924-49E7-8B05-EAA6B2F50A1F}" type="sibTrans" cxnId="{04EBEA57-3ED5-4137-8A5B-4705D7EBE1D8}">
      <dgm:prSet/>
      <dgm:spPr/>
      <dgm:t>
        <a:bodyPr/>
        <a:lstStyle/>
        <a:p>
          <a:endParaRPr lang="en-US"/>
        </a:p>
      </dgm:t>
    </dgm:pt>
    <dgm:pt modelId="{BCFF434E-3DC5-405E-800C-04BF41F507E9}">
      <dgm:prSet phldrT="[Text]"/>
      <dgm:spPr/>
      <dgm:t>
        <a:bodyPr/>
        <a:lstStyle/>
        <a:p>
          <a:r>
            <a:rPr lang="en-US"/>
            <a:t>456</a:t>
          </a:r>
        </a:p>
      </dgm:t>
    </dgm:pt>
    <dgm:pt modelId="{8FA834D2-1CEE-46B7-93B3-1166C673AA22}" type="parTrans" cxnId="{F5DD84F1-8980-4A26-9131-A53FB69EE7B5}">
      <dgm:prSet/>
      <dgm:spPr/>
      <dgm:t>
        <a:bodyPr/>
        <a:lstStyle/>
        <a:p>
          <a:endParaRPr lang="en-US"/>
        </a:p>
      </dgm:t>
    </dgm:pt>
    <dgm:pt modelId="{EDDC8A9B-DD39-4AAE-95A9-D5B7644C0627}" type="sibTrans" cxnId="{F5DD84F1-8980-4A26-9131-A53FB69EE7B5}">
      <dgm:prSet/>
      <dgm:spPr/>
      <dgm:t>
        <a:bodyPr/>
        <a:lstStyle/>
        <a:p>
          <a:endParaRPr lang="en-US"/>
        </a:p>
      </dgm:t>
    </dgm:pt>
    <dgm:pt modelId="{FE3C625C-EE7F-40A6-ACAD-19149B2F5EC4}">
      <dgm:prSet phldrT="[Text]"/>
      <dgm:spPr/>
      <dgm:t>
        <a:bodyPr/>
        <a:lstStyle/>
        <a:p>
          <a:r>
            <a:rPr lang="en-US"/>
            <a:t>579</a:t>
          </a:r>
        </a:p>
      </dgm:t>
    </dgm:pt>
    <dgm:pt modelId="{ABDE1B35-144E-488B-A5E4-90114FD4AA82}" type="parTrans" cxnId="{53265CEF-F042-489E-8550-AE156D976FD5}">
      <dgm:prSet/>
      <dgm:spPr/>
      <dgm:t>
        <a:bodyPr/>
        <a:lstStyle/>
        <a:p>
          <a:endParaRPr lang="en-US"/>
        </a:p>
      </dgm:t>
    </dgm:pt>
    <dgm:pt modelId="{08B893AB-C746-4A50-8CBF-1B4820E0FB77}" type="sibTrans" cxnId="{53265CEF-F042-489E-8550-AE156D976FD5}">
      <dgm:prSet/>
      <dgm:spPr/>
      <dgm:t>
        <a:bodyPr/>
        <a:lstStyle/>
        <a:p>
          <a:endParaRPr lang="en-US"/>
        </a:p>
      </dgm:t>
    </dgm:pt>
    <dgm:pt modelId="{CFEC1E37-502E-4501-BC1D-7329C03B2094}" type="pres">
      <dgm:prSet presAssocID="{5871EA7E-6D26-48E9-8BD0-DB09057877B7}" presName="linearFlow" presStyleCnt="0">
        <dgm:presLayoutVars>
          <dgm:dir/>
          <dgm:resizeHandles val="exact"/>
        </dgm:presLayoutVars>
      </dgm:prSet>
      <dgm:spPr/>
    </dgm:pt>
    <dgm:pt modelId="{395A8F9B-96AA-412B-9FA9-694A7C76F271}" type="pres">
      <dgm:prSet presAssocID="{8F746DFA-4CBF-48EB-8FE8-FB666D073C6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1D8B657-A837-488A-A474-DED1E8CE45F7}" type="pres">
      <dgm:prSet presAssocID="{65200521-9924-49E7-8B05-EAA6B2F50A1F}" presName="spacerL" presStyleCnt="0"/>
      <dgm:spPr/>
    </dgm:pt>
    <dgm:pt modelId="{91F646C5-CB42-4F56-82A1-89F469EA0EF7}" type="pres">
      <dgm:prSet presAssocID="{65200521-9924-49E7-8B05-EAA6B2F50A1F}" presName="sibTrans" presStyleLbl="sibTrans2D1" presStyleIdx="0" presStyleCnt="2"/>
      <dgm:spPr/>
      <dgm:t>
        <a:bodyPr/>
        <a:lstStyle/>
        <a:p>
          <a:endParaRPr lang="en-US"/>
        </a:p>
      </dgm:t>
    </dgm:pt>
    <dgm:pt modelId="{285B4C85-5489-40E2-ABDB-79E34F01094C}" type="pres">
      <dgm:prSet presAssocID="{65200521-9924-49E7-8B05-EAA6B2F50A1F}" presName="spacerR" presStyleCnt="0"/>
      <dgm:spPr/>
    </dgm:pt>
    <dgm:pt modelId="{E378C1E7-A906-46CF-B358-1BFB064DDD2E}" type="pres">
      <dgm:prSet presAssocID="{BCFF434E-3DC5-405E-800C-04BF41F507E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15F5E32-4820-4E4F-B6D0-0AEAE32E74B4}" type="pres">
      <dgm:prSet presAssocID="{EDDC8A9B-DD39-4AAE-95A9-D5B7644C0627}" presName="spacerL" presStyleCnt="0"/>
      <dgm:spPr/>
    </dgm:pt>
    <dgm:pt modelId="{B8EF43CC-D4D8-4EB6-A255-2E594CD89F90}" type="pres">
      <dgm:prSet presAssocID="{EDDC8A9B-DD39-4AAE-95A9-D5B7644C0627}" presName="sibTrans" presStyleLbl="sibTrans2D1" presStyleIdx="1" presStyleCnt="2"/>
      <dgm:spPr/>
      <dgm:t>
        <a:bodyPr/>
        <a:lstStyle/>
        <a:p>
          <a:endParaRPr lang="en-US"/>
        </a:p>
      </dgm:t>
    </dgm:pt>
    <dgm:pt modelId="{294E731F-9968-45F8-B0EB-08A10E6CB3DC}" type="pres">
      <dgm:prSet presAssocID="{EDDC8A9B-DD39-4AAE-95A9-D5B7644C0627}" presName="spacerR" presStyleCnt="0"/>
      <dgm:spPr/>
    </dgm:pt>
    <dgm:pt modelId="{91CC4946-6CCA-4EC4-853C-5EAC7FC80A54}" type="pres">
      <dgm:prSet presAssocID="{FE3C625C-EE7F-40A6-ACAD-19149B2F5EC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04EBEA57-3ED5-4137-8A5B-4705D7EBE1D8}" srcId="{5871EA7E-6D26-48E9-8BD0-DB09057877B7}" destId="{8F746DFA-4CBF-48EB-8FE8-FB666D073C63}" srcOrd="0" destOrd="0" parTransId="{4D1BFED6-67B7-4F9E-BC5D-3D04D38F9AE8}" sibTransId="{65200521-9924-49E7-8B05-EAA6B2F50A1F}"/>
    <dgm:cxn modelId="{24D7455F-1352-4E62-BD4B-08E925E2C08E}" type="presOf" srcId="{5871EA7E-6D26-48E9-8BD0-DB09057877B7}" destId="{CFEC1E37-502E-4501-BC1D-7329C03B2094}" srcOrd="0" destOrd="0" presId="urn:microsoft.com/office/officeart/2005/8/layout/equation1"/>
    <dgm:cxn modelId="{53265CEF-F042-489E-8550-AE156D976FD5}" srcId="{5871EA7E-6D26-48E9-8BD0-DB09057877B7}" destId="{FE3C625C-EE7F-40A6-ACAD-19149B2F5EC4}" srcOrd="2" destOrd="0" parTransId="{ABDE1B35-144E-488B-A5E4-90114FD4AA82}" sibTransId="{08B893AB-C746-4A50-8CBF-1B4820E0FB77}"/>
    <dgm:cxn modelId="{F5DD84F1-8980-4A26-9131-A53FB69EE7B5}" srcId="{5871EA7E-6D26-48E9-8BD0-DB09057877B7}" destId="{BCFF434E-3DC5-405E-800C-04BF41F507E9}" srcOrd="1" destOrd="0" parTransId="{8FA834D2-1CEE-46B7-93B3-1166C673AA22}" sibTransId="{EDDC8A9B-DD39-4AAE-95A9-D5B7644C0627}"/>
    <dgm:cxn modelId="{3B514505-9EB7-4DC4-A09A-63F91591A7C2}" type="presOf" srcId="{EDDC8A9B-DD39-4AAE-95A9-D5B7644C0627}" destId="{B8EF43CC-D4D8-4EB6-A255-2E594CD89F90}" srcOrd="0" destOrd="0" presId="urn:microsoft.com/office/officeart/2005/8/layout/equation1"/>
    <dgm:cxn modelId="{905C67A1-7065-453F-B5D0-F382F40C4666}" type="presOf" srcId="{BCFF434E-3DC5-405E-800C-04BF41F507E9}" destId="{E378C1E7-A906-46CF-B358-1BFB064DDD2E}" srcOrd="0" destOrd="0" presId="urn:microsoft.com/office/officeart/2005/8/layout/equation1"/>
    <dgm:cxn modelId="{B857427E-FE3B-4280-AE1D-3D74D2F13DF4}" type="presOf" srcId="{FE3C625C-EE7F-40A6-ACAD-19149B2F5EC4}" destId="{91CC4946-6CCA-4EC4-853C-5EAC7FC80A54}" srcOrd="0" destOrd="0" presId="urn:microsoft.com/office/officeart/2005/8/layout/equation1"/>
    <dgm:cxn modelId="{5386BF4A-3915-4825-96B8-E9546FC4ADDD}" type="presOf" srcId="{8F746DFA-4CBF-48EB-8FE8-FB666D073C63}" destId="{395A8F9B-96AA-412B-9FA9-694A7C76F271}" srcOrd="0" destOrd="0" presId="urn:microsoft.com/office/officeart/2005/8/layout/equation1"/>
    <dgm:cxn modelId="{9C518A21-EB4F-445C-A437-A9CBF00C52B1}" type="presOf" srcId="{65200521-9924-49E7-8B05-EAA6B2F50A1F}" destId="{91F646C5-CB42-4F56-82A1-89F469EA0EF7}" srcOrd="0" destOrd="0" presId="urn:microsoft.com/office/officeart/2005/8/layout/equation1"/>
    <dgm:cxn modelId="{74D5C2A4-1BE0-4602-916C-B7ACB93C7D9D}" type="presParOf" srcId="{CFEC1E37-502E-4501-BC1D-7329C03B2094}" destId="{395A8F9B-96AA-412B-9FA9-694A7C76F271}" srcOrd="0" destOrd="0" presId="urn:microsoft.com/office/officeart/2005/8/layout/equation1"/>
    <dgm:cxn modelId="{92EA0D2B-82F9-4B34-8E43-52DF750A1D91}" type="presParOf" srcId="{CFEC1E37-502E-4501-BC1D-7329C03B2094}" destId="{B1D8B657-A837-488A-A474-DED1E8CE45F7}" srcOrd="1" destOrd="0" presId="urn:microsoft.com/office/officeart/2005/8/layout/equation1"/>
    <dgm:cxn modelId="{48E52A9F-FEE6-490E-86A1-0A39468DDA6D}" type="presParOf" srcId="{CFEC1E37-502E-4501-BC1D-7329C03B2094}" destId="{91F646C5-CB42-4F56-82A1-89F469EA0EF7}" srcOrd="2" destOrd="0" presId="urn:microsoft.com/office/officeart/2005/8/layout/equation1"/>
    <dgm:cxn modelId="{3874A553-1FB4-484F-A1A9-412FA0827A06}" type="presParOf" srcId="{CFEC1E37-502E-4501-BC1D-7329C03B2094}" destId="{285B4C85-5489-40E2-ABDB-79E34F01094C}" srcOrd="3" destOrd="0" presId="urn:microsoft.com/office/officeart/2005/8/layout/equation1"/>
    <dgm:cxn modelId="{60DEF06E-A727-470B-83BC-058BCAADA877}" type="presParOf" srcId="{CFEC1E37-502E-4501-BC1D-7329C03B2094}" destId="{E378C1E7-A906-46CF-B358-1BFB064DDD2E}" srcOrd="4" destOrd="0" presId="urn:microsoft.com/office/officeart/2005/8/layout/equation1"/>
    <dgm:cxn modelId="{28B1B6F6-E536-4E00-B8FC-73B042459389}" type="presParOf" srcId="{CFEC1E37-502E-4501-BC1D-7329C03B2094}" destId="{815F5E32-4820-4E4F-B6D0-0AEAE32E74B4}" srcOrd="5" destOrd="0" presId="urn:microsoft.com/office/officeart/2005/8/layout/equation1"/>
    <dgm:cxn modelId="{59139988-22F6-4537-829C-4BBD9BBB405D}" type="presParOf" srcId="{CFEC1E37-502E-4501-BC1D-7329C03B2094}" destId="{B8EF43CC-D4D8-4EB6-A255-2E594CD89F90}" srcOrd="6" destOrd="0" presId="urn:microsoft.com/office/officeart/2005/8/layout/equation1"/>
    <dgm:cxn modelId="{1AA40EDC-84B9-4CD8-A675-32E43F4F1C23}" type="presParOf" srcId="{CFEC1E37-502E-4501-BC1D-7329C03B2094}" destId="{294E731F-9968-45F8-B0EB-08A10E6CB3DC}" srcOrd="7" destOrd="0" presId="urn:microsoft.com/office/officeart/2005/8/layout/equation1"/>
    <dgm:cxn modelId="{A47F8EC2-E1F3-48B0-809A-594039862CC6}" type="presParOf" srcId="{CFEC1E37-502E-4501-BC1D-7329C03B2094}" destId="{91CC4946-6CCA-4EC4-853C-5EAC7FC80A54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95A8F9B-96AA-412B-9FA9-694A7C76F271}">
      <dsp:nvSpPr>
        <dsp:cNvPr id="0" name=""/>
        <dsp:cNvSpPr/>
      </dsp:nvSpPr>
      <dsp:spPr>
        <a:xfrm>
          <a:off x="922" y="98152"/>
          <a:ext cx="1222920" cy="1222920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900" kern="1200"/>
            <a:t>123</a:t>
          </a:r>
        </a:p>
      </dsp:txBody>
      <dsp:txXfrm>
        <a:off x="180014" y="277244"/>
        <a:ext cx="864736" cy="864736"/>
      </dsp:txXfrm>
    </dsp:sp>
    <dsp:sp modelId="{91F646C5-CB42-4F56-82A1-89F469EA0EF7}">
      <dsp:nvSpPr>
        <dsp:cNvPr id="0" name=""/>
        <dsp:cNvSpPr/>
      </dsp:nvSpPr>
      <dsp:spPr>
        <a:xfrm>
          <a:off x="1323144" y="354965"/>
          <a:ext cx="709294" cy="709294"/>
        </a:xfrm>
        <a:prstGeom prst="mathPlus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/>
        </a:p>
      </dsp:txBody>
      <dsp:txXfrm>
        <a:off x="1417161" y="626199"/>
        <a:ext cx="521260" cy="166826"/>
      </dsp:txXfrm>
    </dsp:sp>
    <dsp:sp modelId="{E378C1E7-A906-46CF-B358-1BFB064DDD2E}">
      <dsp:nvSpPr>
        <dsp:cNvPr id="0" name=""/>
        <dsp:cNvSpPr/>
      </dsp:nvSpPr>
      <dsp:spPr>
        <a:xfrm>
          <a:off x="2131739" y="98152"/>
          <a:ext cx="1222920" cy="1222920"/>
        </a:xfrm>
        <a:prstGeom prst="ellipse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shade val="51000"/>
                <a:satMod val="130000"/>
              </a:schemeClr>
            </a:gs>
            <a:gs pos="80000">
              <a:schemeClr val="accent2">
                <a:hueOff val="2340759"/>
                <a:satOff val="-2919"/>
                <a:lumOff val="686"/>
                <a:alphaOff val="0"/>
                <a:shade val="93000"/>
                <a:satMod val="130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900" kern="1200"/>
            <a:t>456</a:t>
          </a:r>
        </a:p>
      </dsp:txBody>
      <dsp:txXfrm>
        <a:off x="2310831" y="277244"/>
        <a:ext cx="864736" cy="864736"/>
      </dsp:txXfrm>
    </dsp:sp>
    <dsp:sp modelId="{B8EF43CC-D4D8-4EB6-A255-2E594CD89F90}">
      <dsp:nvSpPr>
        <dsp:cNvPr id="0" name=""/>
        <dsp:cNvSpPr/>
      </dsp:nvSpPr>
      <dsp:spPr>
        <a:xfrm>
          <a:off x="3453961" y="354965"/>
          <a:ext cx="709294" cy="709294"/>
        </a:xfrm>
        <a:prstGeom prst="mathEqual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shade val="51000"/>
                <a:satMod val="130000"/>
              </a:schemeClr>
            </a:gs>
            <a:gs pos="80000">
              <a:schemeClr val="accent2">
                <a:hueOff val="4681519"/>
                <a:satOff val="-5839"/>
                <a:lumOff val="1373"/>
                <a:alphaOff val="0"/>
                <a:shade val="93000"/>
                <a:satMod val="13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2900" kern="1200"/>
        </a:p>
      </dsp:txBody>
      <dsp:txXfrm>
        <a:off x="3547978" y="501080"/>
        <a:ext cx="521260" cy="417064"/>
      </dsp:txXfrm>
    </dsp:sp>
    <dsp:sp modelId="{91CC4946-6CCA-4EC4-853C-5EAC7FC80A54}">
      <dsp:nvSpPr>
        <dsp:cNvPr id="0" name=""/>
        <dsp:cNvSpPr/>
      </dsp:nvSpPr>
      <dsp:spPr>
        <a:xfrm>
          <a:off x="4262556" y="98152"/>
          <a:ext cx="1222920" cy="1222920"/>
        </a:xfrm>
        <a:prstGeom prst="ellipse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shade val="51000"/>
                <a:satMod val="130000"/>
              </a:schemeClr>
            </a:gs>
            <a:gs pos="80000">
              <a:schemeClr val="accent2">
                <a:hueOff val="4681519"/>
                <a:satOff val="-5839"/>
                <a:lumOff val="1373"/>
                <a:alphaOff val="0"/>
                <a:shade val="93000"/>
                <a:satMod val="13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900" kern="1200"/>
            <a:t>579</a:t>
          </a:r>
        </a:p>
      </dsp:txBody>
      <dsp:txXfrm>
        <a:off x="4441648" y="277244"/>
        <a:ext cx="864736" cy="86473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A6FE37-1BAB-4241-8B92-706B3B058C73}"/>
      </w:docPartPr>
      <w:docPartBody>
        <w:p w:rsidR="00A40359" w:rsidRDefault="00E74FF1">
          <w:r w:rsidRPr="00D01550">
            <w:rPr>
              <w:rStyle w:val="PlaceholderText"/>
            </w:rPr>
            <w:t>Click here to enter text.</w:t>
          </w:r>
        </w:p>
      </w:docPartBody>
    </w:docPart>
    <w:docPart>
      <w:docPartPr>
        <w:name w:val="A50B729377D048E5ABFDB518E3A3F3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62418B-4D2D-4286-9040-F4C55E0BD3DE}"/>
      </w:docPartPr>
      <w:docPartBody>
        <w:p w:rsidR="00A40359" w:rsidRDefault="00E74FF1">
          <w:r w:rsidRPr="00D01550">
            <w:rPr>
              <w:rStyle w:val="PlaceholderText"/>
            </w:rPr>
            <w:t>Hello Bill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74FF1"/>
    <w:rsid w:val="00A40359"/>
    <w:rsid w:val="00E7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541434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3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74FF1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8B681-F882-4119-AF3B-50C953064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Self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Bill Sheldon</cp:lastModifiedBy>
  <cp:revision>2</cp:revision>
  <dcterms:created xsi:type="dcterms:W3CDTF">2010-01-19T03:08:00Z</dcterms:created>
  <dcterms:modified xsi:type="dcterms:W3CDTF">2010-01-19T03:08:00Z</dcterms:modified>
</cp:coreProperties>
</file>